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745"/>
        <w:gridCol w:w="4826"/>
      </w:tblGrid>
      <w:tr w:rsidR="008A499D" w:rsidRPr="00B3177A">
        <w:tc>
          <w:tcPr>
            <w:tcW w:w="4745" w:type="dxa"/>
          </w:tcPr>
          <w:p w:rsidR="008A499D" w:rsidRPr="00B3177A" w:rsidRDefault="008A499D" w:rsidP="009F41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6" w:type="dxa"/>
          </w:tcPr>
          <w:p w:rsidR="008A499D" w:rsidRPr="00B3177A" w:rsidRDefault="008A499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3177A">
              <w:rPr>
                <w:rFonts w:ascii="Times New Roman" w:hAnsi="Times New Roman" w:cs="Times New Roman"/>
                <w:sz w:val="28"/>
                <w:szCs w:val="28"/>
              </w:rPr>
              <w:t>ПРИЛОЖЕНИЕ №2</w:t>
            </w:r>
          </w:p>
          <w:p w:rsidR="008A499D" w:rsidRPr="00B3177A" w:rsidRDefault="008A499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8A499D" w:rsidRPr="00B3177A" w:rsidRDefault="008A499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9D" w:rsidRPr="00B3177A" w:rsidRDefault="008A499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A">
              <w:rPr>
                <w:rFonts w:ascii="Times New Roman" w:hAnsi="Times New Roman" w:cs="Times New Roman"/>
                <w:sz w:val="28"/>
                <w:szCs w:val="28"/>
              </w:rPr>
              <w:t>приказом начальника  отдела</w:t>
            </w:r>
          </w:p>
          <w:p w:rsidR="008A499D" w:rsidRPr="00B3177A" w:rsidRDefault="008A499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A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администрации </w:t>
            </w:r>
          </w:p>
          <w:p w:rsidR="008A499D" w:rsidRPr="00B3177A" w:rsidRDefault="008A499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8A499D" w:rsidRPr="00B3177A" w:rsidRDefault="008A499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A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</w:t>
            </w:r>
          </w:p>
          <w:p w:rsidR="008A499D" w:rsidRPr="00B3177A" w:rsidRDefault="008A499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28.06.2013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38-П</w:t>
            </w:r>
          </w:p>
        </w:tc>
      </w:tr>
    </w:tbl>
    <w:p w:rsidR="008A499D" w:rsidRDefault="008A499D" w:rsidP="00B91E2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499D" w:rsidRDefault="008A499D" w:rsidP="00B91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499D" w:rsidRPr="00A83710" w:rsidRDefault="008A499D" w:rsidP="00B91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710">
        <w:rPr>
          <w:rFonts w:ascii="Times New Roman" w:hAnsi="Times New Roman" w:cs="Times New Roman"/>
          <w:sz w:val="28"/>
          <w:szCs w:val="28"/>
        </w:rPr>
        <w:t>Критерии</w:t>
      </w:r>
    </w:p>
    <w:p w:rsidR="008A499D" w:rsidRDefault="008A499D" w:rsidP="00B91E27">
      <w:pPr>
        <w:pStyle w:val="BodyTex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710">
        <w:rPr>
          <w:rFonts w:ascii="Times New Roman" w:hAnsi="Times New Roman" w:cs="Times New Roman"/>
          <w:sz w:val="28"/>
          <w:szCs w:val="28"/>
        </w:rPr>
        <w:t xml:space="preserve">оценки эффективности деятельности муниципального </w:t>
      </w:r>
    </w:p>
    <w:p w:rsidR="008A499D" w:rsidRDefault="008A499D" w:rsidP="00B91E27">
      <w:pPr>
        <w:pStyle w:val="BodyTex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71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юджетного учреждения культуры муниципального </w:t>
      </w:r>
    </w:p>
    <w:p w:rsidR="008A499D" w:rsidRDefault="008A499D" w:rsidP="00B91E27">
      <w:pPr>
        <w:pStyle w:val="BodyTex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Pr="00A837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</w:t>
      </w:r>
      <w:r w:rsidRPr="00A83710">
        <w:rPr>
          <w:rFonts w:ascii="Times New Roman" w:hAnsi="Times New Roman" w:cs="Times New Roman"/>
          <w:sz w:val="28"/>
          <w:szCs w:val="28"/>
        </w:rPr>
        <w:t>ежпосел</w:t>
      </w:r>
      <w:r>
        <w:rPr>
          <w:rFonts w:ascii="Times New Roman" w:hAnsi="Times New Roman" w:cs="Times New Roman"/>
          <w:sz w:val="28"/>
          <w:szCs w:val="28"/>
        </w:rPr>
        <w:t xml:space="preserve">енческая </w:t>
      </w:r>
    </w:p>
    <w:p w:rsidR="008A499D" w:rsidRPr="00A83710" w:rsidRDefault="008A499D" w:rsidP="00B91E27">
      <w:pPr>
        <w:pStyle w:val="BodyTex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центральная библиотека» </w:t>
      </w:r>
      <w:r w:rsidRPr="00A83710">
        <w:rPr>
          <w:rFonts w:ascii="Times New Roman" w:hAnsi="Times New Roman" w:cs="Times New Roman"/>
          <w:sz w:val="28"/>
          <w:szCs w:val="28"/>
        </w:rPr>
        <w:t>и их контрольные значения за 2013 год</w:t>
      </w:r>
    </w:p>
    <w:p w:rsidR="008A499D" w:rsidRDefault="008A499D" w:rsidP="00B91E27">
      <w:pPr>
        <w:pStyle w:val="BodyText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595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5"/>
        <w:gridCol w:w="5410"/>
        <w:gridCol w:w="1800"/>
        <w:gridCol w:w="1800"/>
      </w:tblGrid>
      <w:tr w:rsidR="008A499D" w:rsidRPr="00B3177A"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№</w:t>
            </w:r>
          </w:p>
          <w:p w:rsidR="008A499D" w:rsidRPr="00A83710" w:rsidRDefault="008A499D" w:rsidP="009F418A">
            <w:pPr>
              <w:pStyle w:val="a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п/п</w:t>
            </w:r>
          </w:p>
        </w:tc>
        <w:tc>
          <w:tcPr>
            <w:tcW w:w="5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Наименование критерия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Контрольное значение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показателя %</w:t>
            </w:r>
          </w:p>
        </w:tc>
      </w:tr>
      <w:tr w:rsidR="008A499D" w:rsidRPr="00B3177A"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A499D" w:rsidRPr="00D10B20" w:rsidRDefault="008A499D" w:rsidP="009F418A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D10B20">
              <w:rPr>
                <w:sz w:val="20"/>
                <w:szCs w:val="20"/>
              </w:rPr>
              <w:t>1</w:t>
            </w:r>
          </w:p>
        </w:tc>
        <w:tc>
          <w:tcPr>
            <w:tcW w:w="5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A499D" w:rsidRPr="00D10B20" w:rsidRDefault="008A499D" w:rsidP="009F418A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D10B20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D10B20" w:rsidRDefault="008A499D" w:rsidP="009F418A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D10B20"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D10B20" w:rsidRDefault="008A499D" w:rsidP="009F418A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D10B20">
              <w:rPr>
                <w:sz w:val="20"/>
                <w:szCs w:val="20"/>
              </w:rPr>
              <w:t>4</w:t>
            </w:r>
          </w:p>
        </w:tc>
      </w:tr>
      <w:tr w:rsidR="008A499D" w:rsidRPr="00B3177A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1.</w:t>
            </w:r>
          </w:p>
        </w:tc>
        <w:tc>
          <w:tcPr>
            <w:tcW w:w="5410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Количество документовыдач библиотеки, тыс. экз.</w:t>
            </w:r>
          </w:p>
          <w:p w:rsidR="008A499D" w:rsidRPr="00A83710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99D" w:rsidRPr="00A83710" w:rsidRDefault="008A499D" w:rsidP="008049D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52 665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8A499D" w:rsidRPr="00B3177A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2.</w:t>
            </w:r>
          </w:p>
        </w:tc>
        <w:tc>
          <w:tcPr>
            <w:tcW w:w="5410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Число читателей библиотеки, тыс. чел.</w:t>
            </w:r>
          </w:p>
          <w:p w:rsidR="008A499D" w:rsidRPr="00A83710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99D" w:rsidRPr="00A83710" w:rsidRDefault="008A499D" w:rsidP="008049D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2 725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A499D" w:rsidRPr="00B3177A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3.</w:t>
            </w:r>
          </w:p>
        </w:tc>
        <w:tc>
          <w:tcPr>
            <w:tcW w:w="5410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 xml:space="preserve">Количество мероприятий по методическому и консультационному обслуживанию библиотек, ед. </w:t>
            </w:r>
          </w:p>
          <w:p w:rsidR="008A499D" w:rsidRPr="00A83710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99D" w:rsidRPr="00A83710" w:rsidRDefault="008A499D" w:rsidP="008049D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A499D" w:rsidRPr="00B3177A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4.</w:t>
            </w:r>
          </w:p>
        </w:tc>
        <w:tc>
          <w:tcPr>
            <w:tcW w:w="5410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Объем библиотечных фондов библиотеки, экз.</w:t>
            </w:r>
          </w:p>
          <w:p w:rsidR="008A499D" w:rsidRPr="00A83710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99D" w:rsidRPr="00A83710" w:rsidRDefault="008A499D" w:rsidP="008049D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34 843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A499D" w:rsidRPr="00B3177A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5.</w:t>
            </w:r>
          </w:p>
        </w:tc>
        <w:tc>
          <w:tcPr>
            <w:tcW w:w="5410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Посещаемость библиотеки, тыс. чел.</w:t>
            </w:r>
          </w:p>
          <w:p w:rsidR="008A499D" w:rsidRPr="00A83710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99D" w:rsidRPr="00A83710" w:rsidRDefault="008A499D" w:rsidP="008049D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20 565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A499D" w:rsidRPr="00B3177A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6.</w:t>
            </w:r>
          </w:p>
        </w:tc>
        <w:tc>
          <w:tcPr>
            <w:tcW w:w="5410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B3177A" w:rsidRDefault="008A499D" w:rsidP="009F418A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A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библиотечных методических материалов, ед.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99D" w:rsidRPr="00A83710" w:rsidRDefault="008A499D" w:rsidP="008049D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A499D" w:rsidRPr="00B3177A">
        <w:trPr>
          <w:trHeight w:val="510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5410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Количество выездов с оказанием методической помощи, ед.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99D" w:rsidRPr="00A83710" w:rsidRDefault="008A499D" w:rsidP="00EE11E6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A499D" w:rsidRPr="00B3177A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410" w:type="dxa"/>
            <w:tcBorders>
              <w:left w:val="single" w:sz="2" w:space="0" w:color="000000"/>
              <w:bottom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проведенных мероприятий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99D" w:rsidRDefault="008A499D" w:rsidP="008049D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99D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A499D" w:rsidRPr="00B3177A">
        <w:tc>
          <w:tcPr>
            <w:tcW w:w="585" w:type="dxa"/>
            <w:tcBorders>
              <w:left w:val="single" w:sz="2" w:space="0" w:color="000000"/>
              <w:bottom w:val="single" w:sz="4" w:space="0" w:color="auto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410" w:type="dxa"/>
            <w:tcBorders>
              <w:left w:val="single" w:sz="2" w:space="0" w:color="000000"/>
              <w:bottom w:val="single" w:sz="4" w:space="0" w:color="auto"/>
            </w:tcBorders>
          </w:tcPr>
          <w:p w:rsidR="008A499D" w:rsidRPr="00B3177A" w:rsidRDefault="008A499D" w:rsidP="009F418A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A">
              <w:rPr>
                <w:rFonts w:ascii="Times New Roman" w:hAnsi="Times New Roman" w:cs="Times New Roman"/>
                <w:sz w:val="28"/>
                <w:szCs w:val="28"/>
              </w:rPr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A499D" w:rsidRPr="00B3177A">
        <w:trPr>
          <w:trHeight w:val="28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9D" w:rsidRPr="00036507" w:rsidRDefault="008A499D" w:rsidP="0003650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36507">
              <w:rPr>
                <w:sz w:val="20"/>
                <w:szCs w:val="20"/>
              </w:rPr>
              <w:t>1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9D" w:rsidRPr="00036507" w:rsidRDefault="008A499D" w:rsidP="0003650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5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9D" w:rsidRPr="00036507" w:rsidRDefault="008A499D" w:rsidP="0003650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36507"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9D" w:rsidRPr="00036507" w:rsidRDefault="008A499D" w:rsidP="0003650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36507">
              <w:rPr>
                <w:sz w:val="20"/>
                <w:szCs w:val="20"/>
              </w:rPr>
              <w:t>4</w:t>
            </w:r>
          </w:p>
        </w:tc>
      </w:tr>
      <w:tr w:rsidR="008A499D" w:rsidRPr="00B3177A">
        <w:tc>
          <w:tcPr>
            <w:tcW w:w="5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A499D" w:rsidRPr="00B3177A" w:rsidRDefault="008A499D" w:rsidP="009F418A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не устраненных нарушений (замечаний) по фактам нецелевого  (неэффективного) использования </w:t>
            </w:r>
            <w:r w:rsidRPr="00D10B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и средств </w:t>
            </w:r>
            <w:r w:rsidRPr="00D10B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бюджета, установленных в результате проверок деятельности учреждения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A499D" w:rsidRPr="00B3177A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9D" w:rsidRPr="00A83710" w:rsidRDefault="008A499D" w:rsidP="009F418A">
            <w:pPr>
              <w:pStyle w:val="a"/>
              <w:snapToGrid w:val="0"/>
              <w:rPr>
                <w:sz w:val="26"/>
                <w:szCs w:val="26"/>
              </w:rPr>
            </w:pP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9D" w:rsidRPr="00A83710" w:rsidRDefault="008A499D" w:rsidP="009F418A">
            <w:pPr>
              <w:pStyle w:val="a"/>
              <w:snapToGrid w:val="0"/>
              <w:ind w:left="-40" w:right="5"/>
              <w:rPr>
                <w:sz w:val="26"/>
                <w:szCs w:val="26"/>
              </w:rPr>
            </w:pPr>
            <w:r w:rsidRPr="00A83710">
              <w:rPr>
                <w:sz w:val="26"/>
                <w:szCs w:val="26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9D" w:rsidRPr="00A83710" w:rsidRDefault="008A499D" w:rsidP="009F418A">
            <w:pPr>
              <w:pStyle w:val="a"/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</w:tbl>
    <w:p w:rsidR="008A499D" w:rsidRDefault="008A499D" w:rsidP="00B91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499D" w:rsidRDefault="008A499D" w:rsidP="00B91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499D" w:rsidRDefault="008A499D" w:rsidP="00B91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499D" w:rsidRDefault="008A499D" w:rsidP="00B91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 xml:space="preserve">ачальник отдела культуры </w:t>
      </w:r>
    </w:p>
    <w:p w:rsidR="008A499D" w:rsidRDefault="008A499D" w:rsidP="00B91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8A499D" w:rsidRDefault="008A499D" w:rsidP="00B91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Щербиновского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И.В. Гужова</w:t>
      </w:r>
    </w:p>
    <w:p w:rsidR="008A499D" w:rsidRDefault="008A499D" w:rsidP="00B91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99D" w:rsidRDefault="008A499D"/>
    <w:sectPr w:rsidR="008A499D" w:rsidSect="00D10B2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E27"/>
    <w:rsid w:val="00036507"/>
    <w:rsid w:val="000A55D3"/>
    <w:rsid w:val="000C576C"/>
    <w:rsid w:val="00136D80"/>
    <w:rsid w:val="001D42D9"/>
    <w:rsid w:val="002A0404"/>
    <w:rsid w:val="002F6CF4"/>
    <w:rsid w:val="00344A9A"/>
    <w:rsid w:val="003A2733"/>
    <w:rsid w:val="004463D2"/>
    <w:rsid w:val="00487DAA"/>
    <w:rsid w:val="006B51CA"/>
    <w:rsid w:val="008049DA"/>
    <w:rsid w:val="00876F71"/>
    <w:rsid w:val="008A499D"/>
    <w:rsid w:val="008D65B8"/>
    <w:rsid w:val="009354A0"/>
    <w:rsid w:val="009F418A"/>
    <w:rsid w:val="00A83710"/>
    <w:rsid w:val="00B3177A"/>
    <w:rsid w:val="00B54FAC"/>
    <w:rsid w:val="00B66552"/>
    <w:rsid w:val="00B91E27"/>
    <w:rsid w:val="00BC4B4E"/>
    <w:rsid w:val="00C23F6A"/>
    <w:rsid w:val="00C41529"/>
    <w:rsid w:val="00CC1761"/>
    <w:rsid w:val="00D10B20"/>
    <w:rsid w:val="00DC1D06"/>
    <w:rsid w:val="00DD5C93"/>
    <w:rsid w:val="00E1735E"/>
    <w:rsid w:val="00E40E9C"/>
    <w:rsid w:val="00ED6093"/>
    <w:rsid w:val="00EE11E6"/>
    <w:rsid w:val="00F23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1C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B91E2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B91E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91E27"/>
    <w:rPr>
      <w:rFonts w:ascii="Calibri" w:hAnsi="Calibri" w:cs="Calibri"/>
    </w:rPr>
  </w:style>
  <w:style w:type="paragraph" w:customStyle="1" w:styleId="1">
    <w:name w:val="обычный_1 Знак Знак Знак Знак Знак Знак Знак Знак Знак"/>
    <w:basedOn w:val="Normal"/>
    <w:uiPriority w:val="99"/>
    <w:rsid w:val="00D10B20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665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686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218</Words>
  <Characters>1244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9</cp:revision>
  <cp:lastPrinted>2013-08-07T04:16:00Z</cp:lastPrinted>
  <dcterms:created xsi:type="dcterms:W3CDTF">2013-07-24T15:17:00Z</dcterms:created>
  <dcterms:modified xsi:type="dcterms:W3CDTF">2013-08-07T04:21:00Z</dcterms:modified>
</cp:coreProperties>
</file>